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D6A" w:rsidRDefault="00394D6A" w:rsidP="00034220">
      <w:pPr>
        <w:jc w:val="center"/>
        <w:rPr>
          <w:b/>
          <w:sz w:val="28"/>
          <w:szCs w:val="28"/>
        </w:rPr>
      </w:pPr>
    </w:p>
    <w:p w:rsidR="00394D6A" w:rsidRDefault="00394D6A" w:rsidP="0003422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Министерство образования и науки Республики Казахстан</w:t>
      </w:r>
    </w:p>
    <w:p w:rsidR="00394D6A" w:rsidRDefault="00394D6A" w:rsidP="00034220">
      <w:pPr>
        <w:jc w:val="center"/>
        <w:rPr>
          <w:b/>
          <w:sz w:val="28"/>
          <w:szCs w:val="28"/>
        </w:rPr>
      </w:pPr>
    </w:p>
    <w:p w:rsidR="00394D6A" w:rsidRDefault="00394D6A" w:rsidP="000342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Костанайский государственный университет им. А.Байтурсынова</w:t>
      </w:r>
    </w:p>
    <w:p w:rsidR="00394D6A" w:rsidRDefault="00394D6A" w:rsidP="00034220">
      <w:pPr>
        <w:jc w:val="center"/>
        <w:rPr>
          <w:b/>
          <w:sz w:val="28"/>
          <w:szCs w:val="28"/>
        </w:rPr>
      </w:pPr>
    </w:p>
    <w:p w:rsidR="00394D6A" w:rsidRDefault="00394D6A" w:rsidP="00034220">
      <w:pPr>
        <w:jc w:val="center"/>
        <w:rPr>
          <w:b/>
        </w:rPr>
      </w:pPr>
      <w:r>
        <w:rPr>
          <w:b/>
          <w:sz w:val="28"/>
          <w:szCs w:val="28"/>
        </w:rPr>
        <w:t xml:space="preserve">Кафедра </w:t>
      </w: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иностранной филологии</w:t>
      </w:r>
    </w:p>
    <w:p w:rsidR="00394D6A" w:rsidRDefault="00394D6A" w:rsidP="00034220">
      <w:pPr>
        <w:rPr>
          <w:b/>
        </w:rPr>
      </w:pPr>
    </w:p>
    <w:p w:rsidR="00394D6A" w:rsidRDefault="00394D6A" w:rsidP="00034220">
      <w:pPr>
        <w:rPr>
          <w:b/>
        </w:rPr>
      </w:pPr>
    </w:p>
    <w:p w:rsidR="00394D6A" w:rsidRDefault="00394D6A" w:rsidP="00034220"/>
    <w:p w:rsidR="00394D6A" w:rsidRDefault="00394D6A" w:rsidP="00034220"/>
    <w:p w:rsidR="00394D6A" w:rsidRDefault="00394D6A" w:rsidP="00034220"/>
    <w:p w:rsidR="00394D6A" w:rsidRDefault="00394D6A" w:rsidP="00034220"/>
    <w:p w:rsidR="00394D6A" w:rsidRDefault="00394D6A" w:rsidP="00034220"/>
    <w:p w:rsidR="00394D6A" w:rsidRDefault="00394D6A" w:rsidP="00034220"/>
    <w:p w:rsidR="00394D6A" w:rsidRDefault="00394D6A" w:rsidP="00034220"/>
    <w:p w:rsidR="00394D6A" w:rsidRDefault="00394D6A" w:rsidP="00034220"/>
    <w:p w:rsidR="00394D6A" w:rsidRDefault="00394D6A" w:rsidP="00034220"/>
    <w:p w:rsidR="00394D6A" w:rsidRDefault="00394D6A" w:rsidP="00034220"/>
    <w:p w:rsidR="00394D6A" w:rsidRDefault="00394D6A" w:rsidP="00034220"/>
    <w:p w:rsidR="00394D6A" w:rsidRDefault="00394D6A" w:rsidP="00034220"/>
    <w:p w:rsidR="00394D6A" w:rsidRDefault="00394D6A" w:rsidP="00034220">
      <w:pPr>
        <w:jc w:val="center"/>
      </w:pPr>
    </w:p>
    <w:p w:rsidR="00394D6A" w:rsidRPr="00AC0C64" w:rsidRDefault="00394D6A" w:rsidP="00034220">
      <w:pPr>
        <w:jc w:val="center"/>
        <w:rPr>
          <w:b/>
          <w:sz w:val="40"/>
        </w:rPr>
      </w:pPr>
      <w:r>
        <w:rPr>
          <w:b/>
          <w:sz w:val="40"/>
        </w:rPr>
        <w:t>ИНОСТРАННЫЙ ЯЗЫК</w:t>
      </w:r>
      <w:r w:rsidRPr="00AC0C64">
        <w:rPr>
          <w:b/>
          <w:sz w:val="40"/>
        </w:rPr>
        <w:t xml:space="preserve"> 2</w:t>
      </w:r>
    </w:p>
    <w:p w:rsidR="00394D6A" w:rsidRDefault="00394D6A" w:rsidP="00034220">
      <w:pPr>
        <w:jc w:val="center"/>
        <w:rPr>
          <w:b/>
          <w:sz w:val="40"/>
        </w:rPr>
      </w:pPr>
      <w:r>
        <w:rPr>
          <w:b/>
          <w:sz w:val="40"/>
        </w:rPr>
        <w:t xml:space="preserve"> (НЕМЕЦКИЙ)</w:t>
      </w:r>
    </w:p>
    <w:p w:rsidR="00394D6A" w:rsidRDefault="00394D6A" w:rsidP="00034220">
      <w:pPr>
        <w:jc w:val="center"/>
        <w:rPr>
          <w:b/>
          <w:sz w:val="40"/>
        </w:rPr>
      </w:pPr>
    </w:p>
    <w:p w:rsidR="00394D6A" w:rsidRDefault="00394D6A" w:rsidP="00034220">
      <w:pPr>
        <w:jc w:val="center"/>
      </w:pPr>
    </w:p>
    <w:p w:rsidR="00394D6A" w:rsidRDefault="00394D6A" w:rsidP="00034220">
      <w:pPr>
        <w:jc w:val="center"/>
        <w:rPr>
          <w:b/>
          <w:sz w:val="36"/>
        </w:rPr>
      </w:pPr>
      <w:r>
        <w:rPr>
          <w:b/>
          <w:sz w:val="36"/>
        </w:rPr>
        <w:t>Учебно-методический комплекс</w:t>
      </w:r>
    </w:p>
    <w:p w:rsidR="00394D6A" w:rsidRDefault="00394D6A" w:rsidP="00034220">
      <w:pPr>
        <w:jc w:val="center"/>
        <w:rPr>
          <w:b/>
          <w:sz w:val="36"/>
        </w:rPr>
      </w:pPr>
      <w:r>
        <w:rPr>
          <w:b/>
          <w:sz w:val="36"/>
        </w:rPr>
        <w:t>Специальность   5В020700 –Переводческое дело</w:t>
      </w:r>
    </w:p>
    <w:p w:rsidR="00394D6A" w:rsidRDefault="00394D6A" w:rsidP="00034220">
      <w:pPr>
        <w:jc w:val="center"/>
        <w:rPr>
          <w:b/>
          <w:sz w:val="36"/>
        </w:rPr>
      </w:pPr>
      <w:r>
        <w:rPr>
          <w:b/>
          <w:sz w:val="36"/>
        </w:rPr>
        <w:t>5В021000 – Иностранная филология</w:t>
      </w:r>
    </w:p>
    <w:p w:rsidR="00394D6A" w:rsidRDefault="00394D6A" w:rsidP="00034220">
      <w:pPr>
        <w:jc w:val="center"/>
        <w:rPr>
          <w:b/>
          <w:sz w:val="36"/>
        </w:rPr>
      </w:pPr>
    </w:p>
    <w:p w:rsidR="00394D6A" w:rsidRDefault="00394D6A" w:rsidP="00034220">
      <w:pPr>
        <w:jc w:val="center"/>
        <w:rPr>
          <w:b/>
          <w:sz w:val="36"/>
        </w:rPr>
      </w:pPr>
    </w:p>
    <w:p w:rsidR="00394D6A" w:rsidRDefault="00394D6A" w:rsidP="00034220">
      <w:pPr>
        <w:jc w:val="center"/>
        <w:rPr>
          <w:b/>
          <w:sz w:val="36"/>
        </w:rPr>
      </w:pPr>
    </w:p>
    <w:p w:rsidR="00394D6A" w:rsidRDefault="00394D6A" w:rsidP="00034220">
      <w:pPr>
        <w:jc w:val="center"/>
        <w:rPr>
          <w:b/>
          <w:sz w:val="36"/>
        </w:rPr>
      </w:pPr>
    </w:p>
    <w:p w:rsidR="00394D6A" w:rsidRDefault="00394D6A" w:rsidP="00034220">
      <w:pPr>
        <w:jc w:val="center"/>
        <w:rPr>
          <w:b/>
          <w:sz w:val="48"/>
          <w:szCs w:val="48"/>
        </w:rPr>
      </w:pPr>
    </w:p>
    <w:p w:rsidR="00394D6A" w:rsidRDefault="00394D6A" w:rsidP="00034220">
      <w:pPr>
        <w:jc w:val="center"/>
        <w:rPr>
          <w:b/>
          <w:sz w:val="48"/>
          <w:szCs w:val="48"/>
        </w:rPr>
      </w:pPr>
    </w:p>
    <w:p w:rsidR="00394D6A" w:rsidRDefault="00394D6A" w:rsidP="00034220">
      <w:pPr>
        <w:jc w:val="center"/>
        <w:rPr>
          <w:b/>
          <w:sz w:val="48"/>
          <w:szCs w:val="48"/>
        </w:rPr>
      </w:pPr>
    </w:p>
    <w:p w:rsidR="00394D6A" w:rsidRDefault="00394D6A" w:rsidP="00034220">
      <w:pPr>
        <w:jc w:val="center"/>
        <w:rPr>
          <w:b/>
          <w:sz w:val="36"/>
          <w:szCs w:val="36"/>
        </w:rPr>
      </w:pPr>
    </w:p>
    <w:p w:rsidR="00394D6A" w:rsidRDefault="00394D6A" w:rsidP="00034220">
      <w:pPr>
        <w:jc w:val="center"/>
        <w:rPr>
          <w:b/>
          <w:sz w:val="32"/>
          <w:szCs w:val="32"/>
        </w:rPr>
      </w:pPr>
    </w:p>
    <w:p w:rsidR="00394D6A" w:rsidRDefault="00394D6A" w:rsidP="00034220">
      <w:pPr>
        <w:jc w:val="center"/>
        <w:rPr>
          <w:b/>
          <w:sz w:val="32"/>
          <w:szCs w:val="32"/>
        </w:rPr>
      </w:pPr>
    </w:p>
    <w:p w:rsidR="00394D6A" w:rsidRPr="00AC0C64" w:rsidRDefault="00394D6A" w:rsidP="00F10FAD">
      <w:pPr>
        <w:rPr>
          <w:b/>
          <w:sz w:val="32"/>
          <w:szCs w:val="32"/>
        </w:rPr>
      </w:pPr>
      <w:r w:rsidRPr="00F10FAD">
        <w:rPr>
          <w:b/>
          <w:sz w:val="32"/>
          <w:szCs w:val="32"/>
        </w:rPr>
        <w:t xml:space="preserve">                                          </w:t>
      </w:r>
      <w:r>
        <w:rPr>
          <w:b/>
          <w:sz w:val="32"/>
          <w:szCs w:val="32"/>
        </w:rPr>
        <w:t>Костанай, 201</w:t>
      </w:r>
      <w:r w:rsidRPr="00AC0C64">
        <w:rPr>
          <w:b/>
          <w:sz w:val="32"/>
          <w:szCs w:val="32"/>
        </w:rPr>
        <w:t>7</w:t>
      </w:r>
    </w:p>
    <w:p w:rsidR="00394D6A" w:rsidRDefault="00394D6A" w:rsidP="00F10FAD">
      <w:pPr>
        <w:rPr>
          <w:b/>
          <w:sz w:val="32"/>
          <w:szCs w:val="32"/>
        </w:rPr>
      </w:pPr>
    </w:p>
    <w:p w:rsidR="00394D6A" w:rsidRPr="00F10FAD" w:rsidRDefault="00394D6A" w:rsidP="00F10FAD">
      <w:pPr>
        <w:rPr>
          <w:b/>
          <w:sz w:val="32"/>
          <w:szCs w:val="32"/>
        </w:rPr>
      </w:pPr>
    </w:p>
    <w:p w:rsidR="00394D6A" w:rsidRPr="00F10FAD" w:rsidRDefault="00394D6A" w:rsidP="00F10FAD">
      <w:pPr>
        <w:rPr>
          <w:sz w:val="32"/>
          <w:szCs w:val="32"/>
        </w:rPr>
      </w:pPr>
      <w:r>
        <w:t xml:space="preserve"> </w:t>
      </w:r>
      <w:r w:rsidRPr="00F10FAD">
        <w:t xml:space="preserve"> </w:t>
      </w:r>
      <w:r w:rsidRPr="00F10FAD">
        <w:rPr>
          <w:lang w:val="en-US"/>
        </w:rPr>
        <w:t>C</w:t>
      </w:r>
      <w:r w:rsidRPr="00F10FAD">
        <w:t xml:space="preserve">оставитель  Алпыспаевой З.Т., ст. преподаватель </w:t>
      </w:r>
    </w:p>
    <w:p w:rsidR="00394D6A" w:rsidRPr="00F10FAD" w:rsidRDefault="00394D6A" w:rsidP="00275782"/>
    <w:p w:rsidR="00394D6A" w:rsidRPr="00F10FAD" w:rsidRDefault="00394D6A" w:rsidP="00275782">
      <w:pPr>
        <w:jc w:val="both"/>
      </w:pPr>
      <w:r w:rsidRPr="00F10FAD">
        <w:t xml:space="preserve"> ___. ____.</w:t>
      </w:r>
      <w:r w:rsidRPr="00F10FAD">
        <w:tab/>
      </w:r>
      <w:r w:rsidRPr="00F10FAD">
        <w:tab/>
      </w:r>
      <w:r w:rsidRPr="00F10FAD">
        <w:tab/>
      </w:r>
      <w:r w:rsidRPr="00F10FAD">
        <w:tab/>
      </w:r>
      <w:r w:rsidRPr="00F10FAD">
        <w:tab/>
      </w:r>
      <w:r w:rsidRPr="00F10FAD">
        <w:tab/>
        <w:t>______________________</w:t>
      </w:r>
    </w:p>
    <w:p w:rsidR="00394D6A" w:rsidRPr="00F10FAD" w:rsidRDefault="00394D6A" w:rsidP="00275782">
      <w:pPr>
        <w:ind w:left="2832" w:firstLine="708"/>
      </w:pPr>
      <w:r w:rsidRPr="00F10FAD">
        <w:tab/>
      </w:r>
      <w:r w:rsidRPr="00F10FAD">
        <w:tab/>
      </w:r>
      <w:r w:rsidRPr="00F10FAD">
        <w:tab/>
      </w:r>
      <w:r w:rsidRPr="00F10FAD">
        <w:tab/>
        <w:t>(подпись)</w:t>
      </w:r>
    </w:p>
    <w:p w:rsidR="00394D6A" w:rsidRPr="00F10FAD" w:rsidRDefault="00394D6A" w:rsidP="00275782">
      <w:pPr>
        <w:jc w:val="both"/>
      </w:pPr>
    </w:p>
    <w:p w:rsidR="00394D6A" w:rsidRPr="00AC0C64" w:rsidRDefault="00394D6A" w:rsidP="00275782">
      <w:pPr>
        <w:pStyle w:val="Heading6"/>
        <w:spacing w:line="360" w:lineRule="auto"/>
        <w:rPr>
          <w:b w:val="0"/>
          <w:sz w:val="24"/>
        </w:rPr>
      </w:pPr>
      <w:r w:rsidRPr="00F10FAD">
        <w:rPr>
          <w:b w:val="0"/>
          <w:sz w:val="24"/>
        </w:rPr>
        <w:t>Рассмотрена и рекомендована на заседании каф</w:t>
      </w:r>
      <w:r>
        <w:rPr>
          <w:b w:val="0"/>
          <w:sz w:val="24"/>
        </w:rPr>
        <w:t>едры иностранной филологии от</w:t>
      </w:r>
    </w:p>
    <w:p w:rsidR="00394D6A" w:rsidRPr="00F10FAD" w:rsidRDefault="00394D6A" w:rsidP="00275782">
      <w:pPr>
        <w:pStyle w:val="Heading6"/>
        <w:spacing w:line="360" w:lineRule="auto"/>
        <w:rPr>
          <w:b w:val="0"/>
          <w:sz w:val="24"/>
        </w:rPr>
      </w:pPr>
      <w:r>
        <w:rPr>
          <w:b w:val="0"/>
          <w:sz w:val="24"/>
        </w:rPr>
        <w:t xml:space="preserve"> </w:t>
      </w:r>
      <w:r w:rsidRPr="00AC0C64">
        <w:rPr>
          <w:b w:val="0"/>
          <w:sz w:val="24"/>
        </w:rPr>
        <w:t xml:space="preserve">     </w:t>
      </w:r>
      <w:r w:rsidRPr="004800C0">
        <w:rPr>
          <w:b w:val="0"/>
          <w:sz w:val="24"/>
        </w:rPr>
        <w:t xml:space="preserve"> </w:t>
      </w:r>
      <w:r>
        <w:rPr>
          <w:b w:val="0"/>
          <w:sz w:val="24"/>
        </w:rPr>
        <w:t>.</w:t>
      </w:r>
      <w:r w:rsidRPr="004800C0">
        <w:rPr>
          <w:b w:val="0"/>
          <w:sz w:val="24"/>
        </w:rPr>
        <w:t xml:space="preserve">   </w:t>
      </w:r>
      <w:r w:rsidRPr="00AC0C64">
        <w:rPr>
          <w:b w:val="0"/>
          <w:sz w:val="24"/>
        </w:rPr>
        <w:t xml:space="preserve">  </w:t>
      </w:r>
      <w:r w:rsidRPr="00F10FAD">
        <w:rPr>
          <w:b w:val="0"/>
          <w:sz w:val="24"/>
        </w:rPr>
        <w:t xml:space="preserve">. </w:t>
      </w:r>
      <w:smartTag w:uri="urn:schemas-microsoft-com:office:smarttags" w:element="metricconverter">
        <w:smartTagPr>
          <w:attr w:name="ProductID" w:val="2017 г"/>
        </w:smartTagPr>
        <w:r>
          <w:rPr>
            <w:b w:val="0"/>
            <w:sz w:val="24"/>
          </w:rPr>
          <w:t>201</w:t>
        </w:r>
        <w:r w:rsidRPr="004800C0">
          <w:rPr>
            <w:b w:val="0"/>
            <w:sz w:val="24"/>
          </w:rPr>
          <w:t>7</w:t>
        </w:r>
        <w:r w:rsidRPr="00F10FAD">
          <w:rPr>
            <w:b w:val="0"/>
            <w:sz w:val="24"/>
          </w:rPr>
          <w:t xml:space="preserve"> г</w:t>
        </w:r>
      </w:smartTag>
      <w:r w:rsidRPr="00F10FAD">
        <w:rPr>
          <w:b w:val="0"/>
          <w:sz w:val="24"/>
        </w:rPr>
        <w:t>. протокол № 6</w:t>
      </w:r>
    </w:p>
    <w:p w:rsidR="00394D6A" w:rsidRPr="00F10FAD" w:rsidRDefault="00394D6A" w:rsidP="00275782">
      <w:pPr>
        <w:pStyle w:val="Heading7"/>
        <w:tabs>
          <w:tab w:val="left" w:pos="6480"/>
        </w:tabs>
      </w:pPr>
      <w:r w:rsidRPr="00F10FAD">
        <w:t>Зав. кафедрой                                                                 Жабаева С.С.</w:t>
      </w:r>
    </w:p>
    <w:p w:rsidR="00394D6A" w:rsidRPr="00F10FAD" w:rsidRDefault="00394D6A" w:rsidP="00275782">
      <w:pPr>
        <w:jc w:val="both"/>
      </w:pPr>
    </w:p>
    <w:p w:rsidR="00394D6A" w:rsidRPr="00F10FAD" w:rsidRDefault="00394D6A" w:rsidP="00275782">
      <w:pPr>
        <w:jc w:val="both"/>
      </w:pPr>
    </w:p>
    <w:p w:rsidR="00394D6A" w:rsidRPr="00F10FAD" w:rsidRDefault="00394D6A" w:rsidP="00275782">
      <w:pPr>
        <w:jc w:val="both"/>
      </w:pPr>
    </w:p>
    <w:p w:rsidR="00394D6A" w:rsidRPr="00F10FAD" w:rsidRDefault="00394D6A" w:rsidP="00275782">
      <w:pPr>
        <w:pStyle w:val="Heading6"/>
        <w:spacing w:line="360" w:lineRule="auto"/>
        <w:rPr>
          <w:b w:val="0"/>
          <w:sz w:val="24"/>
        </w:rPr>
      </w:pPr>
      <w:r w:rsidRPr="00F10FAD">
        <w:rPr>
          <w:b w:val="0"/>
          <w:sz w:val="24"/>
        </w:rPr>
        <w:t xml:space="preserve">Одобрена методическим советом ГСФ </w:t>
      </w:r>
    </w:p>
    <w:p w:rsidR="00394D6A" w:rsidRPr="00F10FAD" w:rsidRDefault="00394D6A" w:rsidP="00275782">
      <w:pPr>
        <w:pStyle w:val="Heading6"/>
        <w:spacing w:line="360" w:lineRule="auto"/>
        <w:rPr>
          <w:b w:val="0"/>
          <w:sz w:val="24"/>
        </w:rPr>
      </w:pPr>
      <w:r w:rsidRPr="00F10FAD">
        <w:rPr>
          <w:b w:val="0"/>
          <w:sz w:val="24"/>
        </w:rPr>
        <w:tab/>
      </w:r>
      <w:r w:rsidRPr="00F10FAD">
        <w:rPr>
          <w:b w:val="0"/>
          <w:sz w:val="24"/>
        </w:rPr>
        <w:tab/>
      </w:r>
      <w:r w:rsidRPr="00F10FAD">
        <w:rPr>
          <w:b w:val="0"/>
          <w:sz w:val="24"/>
        </w:rPr>
        <w:tab/>
      </w:r>
      <w:r w:rsidRPr="00F10FAD">
        <w:rPr>
          <w:b w:val="0"/>
          <w:sz w:val="24"/>
        </w:rPr>
        <w:tab/>
      </w:r>
      <w:r w:rsidRPr="00F10FAD">
        <w:rPr>
          <w:b w:val="0"/>
          <w:sz w:val="24"/>
        </w:rPr>
        <w:tab/>
      </w:r>
      <w:r w:rsidRPr="00F10FAD">
        <w:rPr>
          <w:b w:val="0"/>
          <w:sz w:val="24"/>
        </w:rPr>
        <w:tab/>
      </w:r>
      <w:r w:rsidRPr="00F10FAD">
        <w:rPr>
          <w:b w:val="0"/>
          <w:sz w:val="24"/>
        </w:rPr>
        <w:tab/>
      </w:r>
    </w:p>
    <w:p w:rsidR="00394D6A" w:rsidRPr="00F10FAD" w:rsidRDefault="00394D6A" w:rsidP="00275782">
      <w:pPr>
        <w:pStyle w:val="Heading6"/>
        <w:spacing w:line="360" w:lineRule="auto"/>
        <w:rPr>
          <w:b w:val="0"/>
          <w:sz w:val="24"/>
        </w:rPr>
      </w:pPr>
      <w:r>
        <w:rPr>
          <w:b w:val="0"/>
          <w:sz w:val="24"/>
        </w:rPr>
        <w:t xml:space="preserve">от  . </w:t>
      </w:r>
      <w:r w:rsidRPr="004800C0">
        <w:rPr>
          <w:b w:val="0"/>
          <w:sz w:val="24"/>
        </w:rPr>
        <w:t xml:space="preserve"> </w:t>
      </w:r>
      <w:r w:rsidRPr="00AC0C64">
        <w:rPr>
          <w:b w:val="0"/>
          <w:sz w:val="24"/>
        </w:rPr>
        <w:t xml:space="preserve">   </w:t>
      </w:r>
      <w:r w:rsidRPr="00F10FAD">
        <w:rPr>
          <w:b w:val="0"/>
          <w:sz w:val="24"/>
        </w:rPr>
        <w:t xml:space="preserve">. </w:t>
      </w:r>
      <w:r w:rsidRPr="00AC0C64">
        <w:rPr>
          <w:b w:val="0"/>
          <w:sz w:val="24"/>
        </w:rPr>
        <w:t xml:space="preserve"> </w:t>
      </w:r>
      <w:smartTag w:uri="urn:schemas-microsoft-com:office:smarttags" w:element="metricconverter">
        <w:smartTagPr>
          <w:attr w:name="ProductID" w:val="2017 г"/>
        </w:smartTagPr>
        <w:r>
          <w:rPr>
            <w:b w:val="0"/>
            <w:sz w:val="24"/>
          </w:rPr>
          <w:t>201</w:t>
        </w:r>
        <w:r w:rsidRPr="004800C0">
          <w:rPr>
            <w:b w:val="0"/>
            <w:sz w:val="24"/>
          </w:rPr>
          <w:t>7</w:t>
        </w:r>
        <w:r w:rsidRPr="00F10FAD">
          <w:rPr>
            <w:b w:val="0"/>
            <w:sz w:val="24"/>
          </w:rPr>
          <w:t xml:space="preserve"> г</w:t>
        </w:r>
      </w:smartTag>
      <w:r w:rsidRPr="00F10FAD">
        <w:rPr>
          <w:b w:val="0"/>
          <w:sz w:val="24"/>
        </w:rPr>
        <w:t>. протокол № 6</w:t>
      </w:r>
    </w:p>
    <w:p w:rsidR="00394D6A" w:rsidRPr="00F10FAD" w:rsidRDefault="00394D6A" w:rsidP="00275782">
      <w:pPr>
        <w:jc w:val="both"/>
      </w:pPr>
    </w:p>
    <w:p w:rsidR="00394D6A" w:rsidRPr="00F10FAD" w:rsidRDefault="00394D6A" w:rsidP="00275782">
      <w:pPr>
        <w:pStyle w:val="Heading7"/>
      </w:pPr>
      <w:r w:rsidRPr="00F10FAD">
        <w:t xml:space="preserve">Председатель методического совета </w:t>
      </w:r>
      <w:r>
        <w:t>_________________     З. Тасмагамбетова</w:t>
      </w:r>
    </w:p>
    <w:p w:rsidR="00394D6A" w:rsidRPr="00F10FAD" w:rsidRDefault="00394D6A" w:rsidP="00275782">
      <w:pPr>
        <w:ind w:left="4248" w:firstLine="708"/>
      </w:pPr>
      <w:r w:rsidRPr="00F10FAD">
        <w:t>(подпись)</w:t>
      </w:r>
    </w:p>
    <w:p w:rsidR="00394D6A" w:rsidRDefault="00394D6A" w:rsidP="00275782">
      <w:pPr>
        <w:ind w:firstLine="540"/>
      </w:pPr>
      <w:r>
        <w:rPr>
          <w:noProof/>
        </w:rPr>
        <w:pict>
          <v:rect id="_x0000_s1026" style="position:absolute;left:0;text-align:left;margin-left:197.3pt;margin-top:291.8pt;width:73pt;height:1in;z-index:251658240" stroked="f"/>
        </w:pict>
      </w:r>
      <w:r w:rsidRPr="00F10FAD">
        <w:br w:type="page"/>
      </w:r>
      <w:bookmarkStart w:id="0" w:name="_GoBack"/>
      <w:bookmarkEnd w:id="0"/>
    </w:p>
    <w:p w:rsidR="00394D6A" w:rsidRDefault="00394D6A" w:rsidP="00034220">
      <w:pPr>
        <w:ind w:firstLine="540"/>
      </w:pPr>
    </w:p>
    <w:p w:rsidR="00394D6A" w:rsidRDefault="00394D6A" w:rsidP="00034220">
      <w:pPr>
        <w:ind w:firstLine="540"/>
      </w:pPr>
    </w:p>
    <w:p w:rsidR="00394D6A" w:rsidRDefault="00394D6A" w:rsidP="00034220">
      <w:pPr>
        <w:jc w:val="both"/>
        <w:rPr>
          <w:sz w:val="18"/>
        </w:rPr>
      </w:pPr>
      <w:r>
        <w:rPr>
          <w:sz w:val="18"/>
        </w:rPr>
        <w:t xml:space="preserve">                     </w:t>
      </w:r>
    </w:p>
    <w:p w:rsidR="00394D6A" w:rsidRPr="00034220" w:rsidRDefault="00394D6A" w:rsidP="00034220">
      <w:r>
        <w:rPr>
          <w:sz w:val="18"/>
        </w:rPr>
        <w:br w:type="page"/>
      </w:r>
    </w:p>
    <w:sectPr w:rsidR="00394D6A" w:rsidRPr="00034220" w:rsidSect="003C6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761E"/>
    <w:rsid w:val="00034220"/>
    <w:rsid w:val="001448FD"/>
    <w:rsid w:val="001800BE"/>
    <w:rsid w:val="001B065E"/>
    <w:rsid w:val="002260C4"/>
    <w:rsid w:val="00275782"/>
    <w:rsid w:val="002771FB"/>
    <w:rsid w:val="002942A8"/>
    <w:rsid w:val="00394D6A"/>
    <w:rsid w:val="003B3F31"/>
    <w:rsid w:val="003C6BE3"/>
    <w:rsid w:val="004020A3"/>
    <w:rsid w:val="00427C6F"/>
    <w:rsid w:val="004635AE"/>
    <w:rsid w:val="004636BC"/>
    <w:rsid w:val="004800C0"/>
    <w:rsid w:val="0070761E"/>
    <w:rsid w:val="00762EA6"/>
    <w:rsid w:val="00820577"/>
    <w:rsid w:val="00877E2C"/>
    <w:rsid w:val="00896BF2"/>
    <w:rsid w:val="009A4A03"/>
    <w:rsid w:val="009E61D3"/>
    <w:rsid w:val="00A3374E"/>
    <w:rsid w:val="00AC0C64"/>
    <w:rsid w:val="00D81E08"/>
    <w:rsid w:val="00E52681"/>
    <w:rsid w:val="00EA0C94"/>
    <w:rsid w:val="00F0510F"/>
    <w:rsid w:val="00F054CA"/>
    <w:rsid w:val="00F10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61E"/>
    <w:rPr>
      <w:rFonts w:ascii="Times New Roman" w:eastAsia="Times New Roman" w:hAnsi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0761E"/>
    <w:pPr>
      <w:keepNext/>
      <w:outlineLvl w:val="5"/>
    </w:pPr>
    <w:rPr>
      <w:b/>
      <w:bCs/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034220"/>
    <w:pPr>
      <w:spacing w:before="240" w:after="60"/>
      <w:outlineLvl w:val="6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locked/>
    <w:rsid w:val="0070761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20577"/>
    <w:rPr>
      <w:rFonts w:ascii="Calibri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4</Pages>
  <Words>133</Words>
  <Characters>760</Characters>
  <Application>Microsoft Office Outlook</Application>
  <DocSecurity>0</DocSecurity>
  <Lines>0</Lines>
  <Paragraphs>0</Paragraphs>
  <ScaleCrop>false</ScaleCrop>
  <Company>WolfishLair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Microsoft Office</cp:lastModifiedBy>
  <cp:revision>8</cp:revision>
  <cp:lastPrinted>2017-06-22T11:44:00Z</cp:lastPrinted>
  <dcterms:created xsi:type="dcterms:W3CDTF">2013-10-03T12:19:00Z</dcterms:created>
  <dcterms:modified xsi:type="dcterms:W3CDTF">2017-06-22T11:45:00Z</dcterms:modified>
</cp:coreProperties>
</file>